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9EBE4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bookmarkStart w:id="0" w:name="_GoBack"/>
      <w:bookmarkEnd w:id="0"/>
    </w:p>
    <w:p w14:paraId="4A4B4B64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459812B2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7612088F" w14:textId="77777777" w:rsid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Anexa 1</w:t>
      </w:r>
      <w:r w:rsidR="00627CDC">
        <w:rPr>
          <w:rFonts w:ascii="Calibri" w:hAnsi="Calibri"/>
          <w:sz w:val="24"/>
        </w:rPr>
        <w:t>1</w:t>
      </w:r>
      <w:r w:rsidRPr="00C416F1">
        <w:rPr>
          <w:rFonts w:ascii="Calibri" w:hAnsi="Calibri"/>
          <w:sz w:val="24"/>
        </w:rPr>
        <w:t xml:space="preserve"> </w:t>
      </w:r>
    </w:p>
    <w:p w14:paraId="2CDF443F" w14:textId="77777777" w:rsidR="00917802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C49E6C1" w14:textId="77777777" w:rsidR="00917802" w:rsidRPr="00C416F1" w:rsidRDefault="00917802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0A2620A1" w14:textId="77777777" w:rsidR="00C416F1" w:rsidRPr="00C416F1" w:rsidRDefault="00C416F1" w:rsidP="00917802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right"/>
        <w:rPr>
          <w:rFonts w:ascii="Calibri" w:hAnsi="Calibri"/>
          <w:sz w:val="24"/>
        </w:rPr>
      </w:pPr>
    </w:p>
    <w:p w14:paraId="73BE81E6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Lista de echipamente</w:t>
      </w:r>
      <w:r w:rsidR="0018467A">
        <w:rPr>
          <w:rFonts w:ascii="Calibri" w:hAnsi="Calibri"/>
          <w:sz w:val="24"/>
        </w:rPr>
        <w:t xml:space="preserve"> și/sau dotări</w:t>
      </w:r>
      <w:r w:rsidRPr="00C416F1">
        <w:rPr>
          <w:rFonts w:ascii="Calibri" w:hAnsi="Calibri"/>
          <w:sz w:val="24"/>
        </w:rPr>
        <w:t xml:space="preserve"> și/sau servicii cu încadrarea acestora pe secțiunea de cheltuieli eligibile /neeligibile (dacă este cazul)</w:t>
      </w:r>
    </w:p>
    <w:p w14:paraId="6E8A4458" w14:textId="77777777" w:rsidR="00C416F1" w:rsidRDefault="00C416F1" w:rsidP="00C416F1">
      <w:pPr>
        <w:rPr>
          <w:rFonts w:ascii="Calibri" w:hAnsi="Calibri"/>
        </w:rPr>
      </w:pPr>
    </w:p>
    <w:p w14:paraId="496CE478" w14:textId="77777777" w:rsidR="00C416F1" w:rsidRPr="00C416F1" w:rsidRDefault="00C416F1" w:rsidP="00C416F1">
      <w:pPr>
        <w:rPr>
          <w:rFonts w:ascii="Calibri" w:hAnsi="Calibri"/>
        </w:rPr>
      </w:pPr>
    </w:p>
    <w:p w14:paraId="7185BD36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p w14:paraId="32B8B6DB" w14:textId="77777777" w:rsidR="00C416F1" w:rsidRPr="00C416F1" w:rsidRDefault="00C416F1" w:rsidP="00C416F1">
      <w:pPr>
        <w:rPr>
          <w:rFonts w:ascii="Calibri" w:hAnsi="Calibr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843"/>
        <w:gridCol w:w="709"/>
        <w:gridCol w:w="1275"/>
        <w:gridCol w:w="1105"/>
        <w:gridCol w:w="1469"/>
        <w:gridCol w:w="1080"/>
        <w:gridCol w:w="1733"/>
      </w:tblGrid>
      <w:tr w:rsidR="00C416F1" w:rsidRPr="00C416F1" w14:paraId="4EB80266" w14:textId="77777777" w:rsidTr="0018467A">
        <w:trPr>
          <w:trHeight w:val="735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BBB4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B80A" w14:textId="19E043E6" w:rsidR="00C416F1" w:rsidRPr="00C416F1" w:rsidRDefault="00C416F1" w:rsidP="0018467A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Denumirea echipamentelor/</w:t>
            </w:r>
            <w:r w:rsidR="0018467A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dotărilor/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38AB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CB437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A6F62" w14:textId="77777777" w:rsidR="00C416F1" w:rsidRPr="00C416F1" w:rsidRDefault="00C416F1" w:rsidP="002C46CD">
            <w:pPr>
              <w:spacing w:after="240"/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Prețul unitar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CE6D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Valoare</w:t>
            </w:r>
          </w:p>
          <w:p w14:paraId="15DF24E9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2C97B50B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53093BE4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18467A">
              <w:rPr>
                <w:rFonts w:ascii="Calibri" w:hAnsi="Calibri"/>
                <w:b/>
                <w:bCs/>
                <w:color w:val="000000"/>
                <w:lang w:eastAsia="ro-RO"/>
              </w:rPr>
              <w:t>Eligibil/neeligibil</w:t>
            </w:r>
          </w:p>
          <w:p w14:paraId="244B6BF4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  <w:p w14:paraId="7C79261C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(se va menționa suma inclusă pe eligibil şi suma inclusă pe neeligibil)</w:t>
            </w:r>
          </w:p>
        </w:tc>
      </w:tr>
      <w:tr w:rsidR="00C416F1" w:rsidRPr="00C416F1" w14:paraId="0337DFFD" w14:textId="77777777" w:rsidTr="0018467A">
        <w:trPr>
          <w:trHeight w:val="435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0D135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6A30A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986B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29471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58B18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5DB9B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07F69284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195F9731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249906CF" w14:textId="77777777" w:rsidTr="002C46CD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88E5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Echipamente și dotări</w:t>
            </w:r>
          </w:p>
        </w:tc>
      </w:tr>
      <w:tr w:rsidR="00C416F1" w:rsidRPr="00C416F1" w14:paraId="5F419326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6F8F6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29A9ACF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D5106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A567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382F9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545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444D4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60414DD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453D5E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26ACB6E3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6F44A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12C6B2C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4FB04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EC548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34CA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1438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80168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A8AE68C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BB54B0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3DD13278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0D8DD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C6B2F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895D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648E938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627BED9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529A712D" w14:textId="77777777" w:rsidTr="002C46C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A02C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Denumire servicii</w:t>
            </w:r>
          </w:p>
        </w:tc>
      </w:tr>
      <w:tr w:rsidR="00C416F1" w:rsidRPr="00C416F1" w14:paraId="598A79FB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4AB1C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0A5509E5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95CE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EB58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7F11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9A7E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8BE02C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1F23F737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1CFBCC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4247EE9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681E7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4D624E16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A93A8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F82E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E915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0AAF3E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1A21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5E3E12F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242B4F2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3D00FE39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FB3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53290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1A4A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7716EC3D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571E23C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88C2B44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5B628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A1A7C" w14:textId="77777777" w:rsidR="00C416F1" w:rsidRPr="00C416F1" w:rsidRDefault="00C416F1" w:rsidP="002C46CD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6EDD9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76BF7FC3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2B95453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</w:tbl>
    <w:p w14:paraId="54648799" w14:textId="77777777" w:rsidR="00C416F1" w:rsidRPr="00C416F1" w:rsidRDefault="00C416F1" w:rsidP="00C416F1">
      <w:pPr>
        <w:rPr>
          <w:rFonts w:ascii="Calibri" w:hAnsi="Calibri"/>
        </w:rPr>
      </w:pPr>
    </w:p>
    <w:p w14:paraId="2FB2E5C1" w14:textId="77777777" w:rsidR="00110896" w:rsidRPr="00C416F1" w:rsidRDefault="00110896" w:rsidP="007D40F0">
      <w:pPr>
        <w:pStyle w:val="Titlu"/>
        <w:rPr>
          <w:rFonts w:ascii="Calibri" w:hAnsi="Calibri"/>
          <w:b w:val="0"/>
          <w:sz w:val="24"/>
        </w:rPr>
      </w:pPr>
    </w:p>
    <w:sectPr w:rsidR="00110896" w:rsidRPr="00C416F1" w:rsidSect="00C416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707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34CD9" w14:textId="77777777" w:rsidR="007472B9" w:rsidRDefault="007472B9">
      <w:r>
        <w:separator/>
      </w:r>
    </w:p>
  </w:endnote>
  <w:endnote w:type="continuationSeparator" w:id="0">
    <w:p w14:paraId="609E1517" w14:textId="77777777" w:rsidR="007472B9" w:rsidRDefault="0074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E8F0C" w14:textId="77777777" w:rsidR="00723FB1" w:rsidRDefault="00723FB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8D2F158" w14:textId="77777777">
      <w:trPr>
        <w:cantSplit/>
        <w:trHeight w:hRule="exact" w:val="340"/>
        <w:hidden/>
      </w:trPr>
      <w:tc>
        <w:tcPr>
          <w:tcW w:w="9210" w:type="dxa"/>
        </w:tcPr>
        <w:p w14:paraId="1560ACD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F819CE1" w14:textId="77777777" w:rsidR="00F12E7F" w:rsidRDefault="00704451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3F061751" wp14:editId="67B9644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E47E5AF" wp14:editId="37433CC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8A5A8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7E5AF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1388A5A8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97F355F" wp14:editId="102F554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310C6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7F355F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310C60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E66CFE" wp14:editId="5CEFFF99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5BEA5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7397D5F" w14:textId="77777777" w:rsidR="00F12E7F" w:rsidRPr="004A6EC0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4A6EC0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A6EC0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138B6BB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E66CFE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14:paraId="2E5BEA5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7397D5F" w14:textId="77777777" w:rsidR="00F12E7F" w:rsidRPr="004A6EC0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4A6EC0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A6EC0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138B6BB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7E2D7AAE" wp14:editId="31C85DD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6C2A64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E95FF" w14:textId="77777777" w:rsidR="00072DDE" w:rsidRDefault="00704451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7B5BD292" wp14:editId="0CAA181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69DC60" wp14:editId="1C38426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69D30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9DC60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14:paraId="15769D30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558B9F2" wp14:editId="27E23FC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18127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58B9F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518127F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DB64882" wp14:editId="45085D1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7106A5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918C41A" w14:textId="77777777" w:rsidR="0009018B" w:rsidRPr="004A6EC0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</w:pPr>
                          <w:r w:rsidRPr="004A6EC0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A6EC0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en-US"/>
                            </w:rPr>
                            <w:t xml:space="preserve">Tel.: 0258-818616 </w:t>
                          </w:r>
                        </w:p>
                        <w:p w14:paraId="5628035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B6488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14:paraId="567106A5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918C41A" w14:textId="77777777" w:rsidR="0009018B" w:rsidRPr="004A6EC0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</w:pPr>
                    <w:r w:rsidRPr="004A6EC0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A6EC0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en-US"/>
                      </w:rPr>
                      <w:t xml:space="preserve">Tel.: 0258-818616 </w:t>
                    </w:r>
                  </w:p>
                  <w:p w14:paraId="5628035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CE75E11" wp14:editId="0310ACE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03777" w14:textId="77777777" w:rsidR="007472B9" w:rsidRDefault="007472B9">
      <w:r>
        <w:separator/>
      </w:r>
    </w:p>
  </w:footnote>
  <w:footnote w:type="continuationSeparator" w:id="0">
    <w:p w14:paraId="559779F1" w14:textId="77777777" w:rsidR="007472B9" w:rsidRDefault="0074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7DA5" w14:textId="7E7761F0" w:rsidR="00723FB1" w:rsidRDefault="00723FB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E914D" w14:textId="44F535BD" w:rsidR="002B3BB9" w:rsidRPr="00851382" w:rsidRDefault="00704451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D03ABE5" wp14:editId="20E652E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C62E8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AF2C5C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03ABE5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1C62E8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AF2C5C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94637" w14:textId="77F14881" w:rsidR="002B3BB9" w:rsidRDefault="00704451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195F67E3" wp14:editId="7C21361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2126281E" wp14:editId="4FDDCD4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0B1825F6" wp14:editId="3874FEB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8467A"/>
    <w:rsid w:val="001A642B"/>
    <w:rsid w:val="001E7D06"/>
    <w:rsid w:val="002458FC"/>
    <w:rsid w:val="00255002"/>
    <w:rsid w:val="002773D0"/>
    <w:rsid w:val="002B3BB9"/>
    <w:rsid w:val="002C46CD"/>
    <w:rsid w:val="002C747F"/>
    <w:rsid w:val="002E07E9"/>
    <w:rsid w:val="002F1246"/>
    <w:rsid w:val="00326DC2"/>
    <w:rsid w:val="00351F71"/>
    <w:rsid w:val="00376CFE"/>
    <w:rsid w:val="003E2E03"/>
    <w:rsid w:val="00474F02"/>
    <w:rsid w:val="004A6EC0"/>
    <w:rsid w:val="00522527"/>
    <w:rsid w:val="00523BEA"/>
    <w:rsid w:val="005A6B00"/>
    <w:rsid w:val="005A7956"/>
    <w:rsid w:val="005C21C9"/>
    <w:rsid w:val="005C7AFF"/>
    <w:rsid w:val="00627CDC"/>
    <w:rsid w:val="00643AC4"/>
    <w:rsid w:val="006B79B9"/>
    <w:rsid w:val="006F14B9"/>
    <w:rsid w:val="00704451"/>
    <w:rsid w:val="007209E0"/>
    <w:rsid w:val="00723FB1"/>
    <w:rsid w:val="007472B9"/>
    <w:rsid w:val="00754551"/>
    <w:rsid w:val="007A69A6"/>
    <w:rsid w:val="007C403D"/>
    <w:rsid w:val="007D40F0"/>
    <w:rsid w:val="00851382"/>
    <w:rsid w:val="0087265A"/>
    <w:rsid w:val="0088290B"/>
    <w:rsid w:val="008C26CE"/>
    <w:rsid w:val="008E7688"/>
    <w:rsid w:val="00917802"/>
    <w:rsid w:val="00936CF8"/>
    <w:rsid w:val="00950345"/>
    <w:rsid w:val="0095716B"/>
    <w:rsid w:val="009F711B"/>
    <w:rsid w:val="00A06DE4"/>
    <w:rsid w:val="00A82042"/>
    <w:rsid w:val="00AE4990"/>
    <w:rsid w:val="00AF57C3"/>
    <w:rsid w:val="00B15233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02EB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E85542"/>
  <w15:chartTrackingRefBased/>
  <w15:docId w15:val="{DD4C6C33-A3DA-4FBE-9DB6-92C306E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D7D2B-B62B-43FF-BE77-238FE4B4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1</Pages>
  <Words>84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662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8</cp:revision>
  <cp:lastPrinted>2022-03-29T08:07:00Z</cp:lastPrinted>
  <dcterms:created xsi:type="dcterms:W3CDTF">2023-10-02T11:28:00Z</dcterms:created>
  <dcterms:modified xsi:type="dcterms:W3CDTF">2026-03-12T16:07:00Z</dcterms:modified>
</cp:coreProperties>
</file>